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5AC460" w14:textId="77777777" w:rsidR="0046642D" w:rsidRDefault="0046642D" w:rsidP="0046642D">
      <w:pPr>
        <w:pStyle w:val="Unittitle"/>
      </w:pPr>
      <w:r>
        <w:t xml:space="preserve">7. Building technology principles  </w:t>
      </w:r>
    </w:p>
    <w:p w14:paraId="412C9DD2" w14:textId="4320D551" w:rsidR="0046642D" w:rsidRDefault="0046642D" w:rsidP="0046642D">
      <w:pPr>
        <w:pStyle w:val="Heading1"/>
      </w:pPr>
      <w:r>
        <w:t xml:space="preserve">Worksheet </w:t>
      </w:r>
      <w:r w:rsidR="008223CF">
        <w:t>6</w:t>
      </w:r>
      <w:r>
        <w:t>: Foundation types (learner)</w:t>
      </w:r>
    </w:p>
    <w:p w14:paraId="67AF605F" w14:textId="77777777" w:rsidR="0046642D" w:rsidRDefault="0046642D" w:rsidP="0046642D">
      <w:r>
        <w:t>Fill in the chart to show in what context each foundation type can be used and the possible advantages and disadvantages of each type.</w:t>
      </w:r>
    </w:p>
    <w:p w14:paraId="4E11099B" w14:textId="77777777" w:rsidR="0046642D" w:rsidRDefault="0046642D" w:rsidP="0046642D"/>
    <w:tbl>
      <w:tblPr>
        <w:tblStyle w:val="TableGrid"/>
        <w:tblW w:w="14034" w:type="dxa"/>
        <w:tblInd w:w="-5" w:type="dxa"/>
        <w:tblLook w:val="04A0" w:firstRow="1" w:lastRow="0" w:firstColumn="1" w:lastColumn="0" w:noHBand="0" w:noVBand="1"/>
      </w:tblPr>
      <w:tblGrid>
        <w:gridCol w:w="2977"/>
        <w:gridCol w:w="3686"/>
        <w:gridCol w:w="3543"/>
        <w:gridCol w:w="3828"/>
      </w:tblGrid>
      <w:tr w:rsidR="0046642D" w:rsidRPr="00042A21" w14:paraId="6E5EFCEE" w14:textId="77777777" w:rsidTr="00890B4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hideMark/>
          </w:tcPr>
          <w:p w14:paraId="7EAA6B20" w14:textId="77777777" w:rsidR="0046642D" w:rsidRPr="00042A21" w:rsidRDefault="0046642D" w:rsidP="00890B4B">
            <w:pPr>
              <w:pStyle w:val="Answer"/>
              <w:tabs>
                <w:tab w:val="left" w:pos="2400"/>
              </w:tabs>
              <w:ind w:left="0"/>
              <w:rPr>
                <w:b/>
                <w:bCs/>
                <w:color w:val="FFFFFF" w:themeColor="background1"/>
              </w:rPr>
            </w:pPr>
            <w:r w:rsidRPr="00042A21">
              <w:rPr>
                <w:b/>
                <w:bCs/>
                <w:color w:val="FFFFFF" w:themeColor="background1"/>
              </w:rPr>
              <w:t xml:space="preserve">Foundation </w:t>
            </w:r>
            <w:r>
              <w:rPr>
                <w:b/>
                <w:bCs/>
                <w:color w:val="FFFFFF" w:themeColor="background1"/>
              </w:rPr>
              <w:t>t</w:t>
            </w:r>
            <w:r w:rsidRPr="00042A21">
              <w:rPr>
                <w:b/>
                <w:bCs/>
                <w:color w:val="FFFFFF" w:themeColor="background1"/>
              </w:rPr>
              <w:t>ype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hideMark/>
          </w:tcPr>
          <w:p w14:paraId="6ADCB970" w14:textId="77777777" w:rsidR="0046642D" w:rsidRPr="00042A21" w:rsidRDefault="0046642D" w:rsidP="00890B4B">
            <w:pPr>
              <w:pStyle w:val="Answer"/>
              <w:tabs>
                <w:tab w:val="left" w:pos="2400"/>
              </w:tabs>
              <w:ind w:left="0"/>
              <w:rPr>
                <w:b/>
                <w:bCs/>
                <w:color w:val="FFFFFF" w:themeColor="background1"/>
              </w:rPr>
            </w:pPr>
            <w:r w:rsidRPr="00042A21">
              <w:rPr>
                <w:b/>
                <w:bCs/>
                <w:color w:val="FFFFFF" w:themeColor="background1"/>
              </w:rPr>
              <w:t>Use</w:t>
            </w:r>
            <w:r>
              <w:rPr>
                <w:b/>
                <w:bCs/>
                <w:color w:val="FFFFFF" w:themeColor="background1"/>
              </w:rPr>
              <w:t>s</w:t>
            </w:r>
            <w:r w:rsidRPr="00042A21">
              <w:rPr>
                <w:b/>
                <w:bCs/>
                <w:color w:val="FFFFFF" w:themeColor="background1"/>
              </w:rPr>
              <w:t xml:space="preserve">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hideMark/>
          </w:tcPr>
          <w:p w14:paraId="30C2DF9F" w14:textId="77777777" w:rsidR="0046642D" w:rsidRPr="00042A21" w:rsidRDefault="0046642D" w:rsidP="00890B4B">
            <w:pPr>
              <w:pStyle w:val="Answer"/>
              <w:tabs>
                <w:tab w:val="left" w:pos="2400"/>
              </w:tabs>
              <w:ind w:left="0"/>
              <w:rPr>
                <w:b/>
                <w:bCs/>
                <w:color w:val="FFFFFF" w:themeColor="background1"/>
              </w:rPr>
            </w:pPr>
            <w:r w:rsidRPr="00042A21">
              <w:rPr>
                <w:b/>
                <w:bCs/>
                <w:color w:val="FFFFFF" w:themeColor="background1"/>
              </w:rPr>
              <w:t xml:space="preserve">Advantages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hideMark/>
          </w:tcPr>
          <w:p w14:paraId="3F0999D3" w14:textId="77777777" w:rsidR="0046642D" w:rsidRPr="00042A21" w:rsidRDefault="0046642D" w:rsidP="00890B4B">
            <w:pPr>
              <w:pStyle w:val="Answer"/>
              <w:tabs>
                <w:tab w:val="left" w:pos="2400"/>
              </w:tabs>
              <w:ind w:left="0"/>
              <w:rPr>
                <w:b/>
                <w:bCs/>
                <w:color w:val="FFFFFF" w:themeColor="background1"/>
              </w:rPr>
            </w:pPr>
            <w:r w:rsidRPr="00042A21">
              <w:rPr>
                <w:b/>
                <w:bCs/>
                <w:color w:val="FFFFFF" w:themeColor="background1"/>
              </w:rPr>
              <w:t>Disadvantages</w:t>
            </w:r>
          </w:p>
        </w:tc>
      </w:tr>
      <w:tr w:rsidR="0046642D" w14:paraId="140D6F68" w14:textId="77777777" w:rsidTr="00890B4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2907" w14:textId="77777777" w:rsidR="0046642D" w:rsidRDefault="0046642D" w:rsidP="00890B4B">
            <w:pPr>
              <w:pStyle w:val="Answer"/>
              <w:tabs>
                <w:tab w:val="left" w:pos="2400"/>
              </w:tabs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Narrow strip</w:t>
            </w:r>
          </w:p>
          <w:p w14:paraId="7FA4C10A" w14:textId="77777777" w:rsidR="0046642D" w:rsidRDefault="0046642D" w:rsidP="00890B4B">
            <w:pPr>
              <w:pStyle w:val="Answer"/>
              <w:tabs>
                <w:tab w:val="left" w:pos="2400"/>
              </w:tabs>
              <w:ind w:left="0"/>
              <w:rPr>
                <w:b/>
                <w:bCs/>
              </w:rPr>
            </w:pPr>
          </w:p>
          <w:p w14:paraId="6E8E921E" w14:textId="77777777" w:rsidR="0046642D" w:rsidRDefault="0046642D" w:rsidP="00890B4B">
            <w:pPr>
              <w:pStyle w:val="Answer"/>
              <w:tabs>
                <w:tab w:val="left" w:pos="2400"/>
              </w:tabs>
              <w:ind w:left="0"/>
              <w:rPr>
                <w:b/>
                <w:bCs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81E8" w14:textId="77777777" w:rsidR="0046642D" w:rsidRDefault="0046642D" w:rsidP="00890B4B">
            <w:pPr>
              <w:pStyle w:val="Answer"/>
              <w:tabs>
                <w:tab w:val="left" w:pos="2400"/>
              </w:tabs>
              <w:ind w:left="0"/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C889C" w14:textId="77777777" w:rsidR="0046642D" w:rsidRDefault="0046642D" w:rsidP="00890B4B">
            <w:pPr>
              <w:pStyle w:val="Answer"/>
              <w:tabs>
                <w:tab w:val="left" w:pos="2400"/>
              </w:tabs>
              <w:ind w:left="0"/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8EBA" w14:textId="77777777" w:rsidR="0046642D" w:rsidRDefault="0046642D" w:rsidP="00890B4B">
            <w:pPr>
              <w:pStyle w:val="Answer"/>
              <w:tabs>
                <w:tab w:val="left" w:pos="2400"/>
              </w:tabs>
              <w:ind w:left="0"/>
            </w:pPr>
          </w:p>
        </w:tc>
      </w:tr>
      <w:tr w:rsidR="0046642D" w14:paraId="55566D5A" w14:textId="77777777" w:rsidTr="00890B4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7A998" w14:textId="77777777" w:rsidR="0046642D" w:rsidRDefault="0046642D" w:rsidP="00890B4B">
            <w:pPr>
              <w:pStyle w:val="Answer"/>
              <w:tabs>
                <w:tab w:val="left" w:pos="2400"/>
              </w:tabs>
              <w:ind w:left="0"/>
              <w:rPr>
                <w:b/>
                <w:bCs/>
              </w:rPr>
            </w:pPr>
            <w:r>
              <w:rPr>
                <w:b/>
                <w:bCs/>
              </w:rPr>
              <w:t xml:space="preserve">Wide strip </w:t>
            </w:r>
          </w:p>
          <w:p w14:paraId="23B20AA1" w14:textId="77777777" w:rsidR="0046642D" w:rsidRDefault="0046642D" w:rsidP="00890B4B">
            <w:pPr>
              <w:pStyle w:val="Answer"/>
              <w:tabs>
                <w:tab w:val="left" w:pos="2400"/>
              </w:tabs>
              <w:ind w:left="0"/>
              <w:rPr>
                <w:b/>
                <w:bCs/>
              </w:rPr>
            </w:pPr>
          </w:p>
          <w:p w14:paraId="004E973D" w14:textId="77777777" w:rsidR="0046642D" w:rsidRDefault="0046642D" w:rsidP="00890B4B">
            <w:pPr>
              <w:pStyle w:val="Answer"/>
              <w:tabs>
                <w:tab w:val="left" w:pos="2400"/>
              </w:tabs>
              <w:ind w:left="0"/>
              <w:rPr>
                <w:b/>
                <w:bCs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C9CFB" w14:textId="77777777" w:rsidR="0046642D" w:rsidRDefault="0046642D" w:rsidP="00890B4B">
            <w:pPr>
              <w:pStyle w:val="Answer"/>
              <w:tabs>
                <w:tab w:val="left" w:pos="2400"/>
              </w:tabs>
              <w:ind w:left="0"/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F2E44" w14:textId="77777777" w:rsidR="0046642D" w:rsidRDefault="0046642D" w:rsidP="00890B4B">
            <w:pPr>
              <w:pStyle w:val="Answer"/>
              <w:tabs>
                <w:tab w:val="left" w:pos="2400"/>
              </w:tabs>
              <w:ind w:left="0"/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EA9D7" w14:textId="77777777" w:rsidR="0046642D" w:rsidRDefault="0046642D" w:rsidP="00890B4B">
            <w:pPr>
              <w:pStyle w:val="Answer"/>
              <w:tabs>
                <w:tab w:val="left" w:pos="2400"/>
              </w:tabs>
              <w:ind w:left="0"/>
            </w:pPr>
          </w:p>
        </w:tc>
      </w:tr>
      <w:tr w:rsidR="0046642D" w14:paraId="00F7FAE8" w14:textId="77777777" w:rsidTr="00890B4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0423" w14:textId="77777777" w:rsidR="0046642D" w:rsidRDefault="0046642D" w:rsidP="00890B4B">
            <w:pPr>
              <w:pStyle w:val="Answer"/>
              <w:tabs>
                <w:tab w:val="left" w:pos="2400"/>
              </w:tabs>
              <w:ind w:left="0"/>
              <w:rPr>
                <w:b/>
                <w:bCs/>
              </w:rPr>
            </w:pPr>
            <w:r>
              <w:rPr>
                <w:b/>
                <w:bCs/>
              </w:rPr>
              <w:t xml:space="preserve">Raft </w:t>
            </w:r>
          </w:p>
          <w:p w14:paraId="01E1A8E2" w14:textId="77777777" w:rsidR="0046642D" w:rsidRDefault="0046642D" w:rsidP="00890B4B">
            <w:pPr>
              <w:pStyle w:val="Answer"/>
              <w:tabs>
                <w:tab w:val="left" w:pos="2400"/>
              </w:tabs>
              <w:ind w:left="0"/>
              <w:rPr>
                <w:b/>
                <w:bCs/>
              </w:rPr>
            </w:pPr>
          </w:p>
          <w:p w14:paraId="49188473" w14:textId="77777777" w:rsidR="0046642D" w:rsidRDefault="0046642D" w:rsidP="00890B4B">
            <w:pPr>
              <w:pStyle w:val="Answer"/>
              <w:tabs>
                <w:tab w:val="left" w:pos="2400"/>
              </w:tabs>
              <w:ind w:left="0"/>
              <w:rPr>
                <w:b/>
                <w:bCs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F8E9" w14:textId="77777777" w:rsidR="0046642D" w:rsidRDefault="0046642D" w:rsidP="00890B4B">
            <w:pPr>
              <w:pStyle w:val="Answer"/>
              <w:tabs>
                <w:tab w:val="left" w:pos="2400"/>
              </w:tabs>
              <w:ind w:left="0"/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2D7E9" w14:textId="77777777" w:rsidR="0046642D" w:rsidRDefault="0046642D" w:rsidP="00890B4B">
            <w:pPr>
              <w:pStyle w:val="Answer"/>
              <w:tabs>
                <w:tab w:val="left" w:pos="2400"/>
              </w:tabs>
              <w:ind w:left="0"/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1FA9B" w14:textId="77777777" w:rsidR="0046642D" w:rsidRDefault="0046642D" w:rsidP="00890B4B">
            <w:pPr>
              <w:pStyle w:val="Answer"/>
              <w:tabs>
                <w:tab w:val="left" w:pos="2400"/>
              </w:tabs>
              <w:ind w:left="0"/>
            </w:pPr>
          </w:p>
        </w:tc>
      </w:tr>
      <w:tr w:rsidR="0046642D" w14:paraId="45629BAE" w14:textId="77777777" w:rsidTr="00890B4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14DA7" w14:textId="77777777" w:rsidR="0046642D" w:rsidRDefault="0046642D" w:rsidP="00890B4B">
            <w:pPr>
              <w:pStyle w:val="Answer"/>
              <w:tabs>
                <w:tab w:val="left" w:pos="2400"/>
              </w:tabs>
              <w:ind w:left="0"/>
              <w:rPr>
                <w:b/>
                <w:bCs/>
              </w:rPr>
            </w:pPr>
            <w:r>
              <w:rPr>
                <w:b/>
                <w:bCs/>
              </w:rPr>
              <w:t xml:space="preserve">Pad </w:t>
            </w:r>
          </w:p>
          <w:p w14:paraId="63ECE26C" w14:textId="77777777" w:rsidR="0046642D" w:rsidRDefault="0046642D" w:rsidP="00890B4B">
            <w:pPr>
              <w:pStyle w:val="Answer"/>
              <w:tabs>
                <w:tab w:val="left" w:pos="2400"/>
              </w:tabs>
              <w:ind w:left="0"/>
              <w:rPr>
                <w:b/>
                <w:bCs/>
              </w:rPr>
            </w:pPr>
          </w:p>
          <w:p w14:paraId="11B73DFA" w14:textId="77777777" w:rsidR="0046642D" w:rsidRDefault="0046642D" w:rsidP="00890B4B">
            <w:pPr>
              <w:pStyle w:val="Answer"/>
              <w:tabs>
                <w:tab w:val="left" w:pos="2400"/>
              </w:tabs>
              <w:ind w:left="0"/>
              <w:rPr>
                <w:b/>
                <w:bCs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5326" w14:textId="77777777" w:rsidR="0046642D" w:rsidRDefault="0046642D" w:rsidP="00890B4B">
            <w:pPr>
              <w:pStyle w:val="Answer"/>
              <w:tabs>
                <w:tab w:val="left" w:pos="2400"/>
              </w:tabs>
              <w:ind w:left="0"/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9C8B" w14:textId="77777777" w:rsidR="0046642D" w:rsidRDefault="0046642D" w:rsidP="00890B4B">
            <w:pPr>
              <w:pStyle w:val="Answer"/>
              <w:tabs>
                <w:tab w:val="left" w:pos="2400"/>
              </w:tabs>
              <w:ind w:left="0"/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53BC4" w14:textId="77777777" w:rsidR="0046642D" w:rsidRDefault="0046642D" w:rsidP="00890B4B">
            <w:pPr>
              <w:pStyle w:val="Answer"/>
              <w:tabs>
                <w:tab w:val="left" w:pos="2400"/>
              </w:tabs>
              <w:ind w:left="0"/>
            </w:pPr>
          </w:p>
        </w:tc>
      </w:tr>
    </w:tbl>
    <w:p w14:paraId="2D89273D" w14:textId="77777777" w:rsidR="00772942" w:rsidRDefault="00772942" w:rsidP="00AD179E">
      <w:pPr>
        <w:pStyle w:val="Answer"/>
        <w:tabs>
          <w:tab w:val="left" w:pos="2400"/>
        </w:tabs>
      </w:pPr>
    </w:p>
    <w:p w14:paraId="18268D2E" w14:textId="77777777" w:rsidR="00FC596E" w:rsidRDefault="00FC596E" w:rsidP="00AD179E">
      <w:pPr>
        <w:pStyle w:val="Answer"/>
        <w:tabs>
          <w:tab w:val="left" w:pos="2400"/>
        </w:tabs>
      </w:pPr>
    </w:p>
    <w:sectPr w:rsidR="00FC596E" w:rsidSect="00FC596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11900" w:orient="landscape"/>
      <w:pgMar w:top="1191" w:right="2155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076594" w14:textId="77777777" w:rsidR="00715DEF" w:rsidRDefault="00715DEF">
      <w:pPr>
        <w:spacing w:before="0" w:after="0"/>
      </w:pPr>
      <w:r>
        <w:separator/>
      </w:r>
    </w:p>
  </w:endnote>
  <w:endnote w:type="continuationSeparator" w:id="0">
    <w:p w14:paraId="4FCD5003" w14:textId="77777777" w:rsidR="00715DEF" w:rsidRDefault="00715DE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E4B6C" w14:textId="77777777" w:rsidR="00364F22" w:rsidRDefault="00364F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FBD74" w14:textId="0893DDEA" w:rsidR="00D634FC" w:rsidRPr="00F03E33" w:rsidRDefault="00D634FC" w:rsidP="00EE7B5F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5610"/>
      </w:tabs>
      <w:spacing w:before="0"/>
      <w:ind w:left="0"/>
      <w:jc w:val="both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57728" behindDoc="1" locked="0" layoutInCell="1" allowOverlap="1" wp14:anchorId="17E0F0D7" wp14:editId="7402833D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5C6AF2">
      <w:rPr>
        <w:noProof/>
      </w:rPr>
      <w:t>2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 w:rsidR="005C6AF2">
      <w:fldChar w:fldCharType="begin"/>
    </w:r>
    <w:r w:rsidR="005C6AF2">
      <w:instrText xml:space="preserve"> NUMPAGES   \* MERGEFORMAT </w:instrText>
    </w:r>
    <w:r w:rsidR="005C6AF2">
      <w:fldChar w:fldCharType="separate"/>
    </w:r>
    <w:r w:rsidR="005C6AF2">
      <w:rPr>
        <w:noProof/>
      </w:rPr>
      <w:t>2</w:t>
    </w:r>
    <w:r w:rsidR="005C6AF2">
      <w:rPr>
        <w:noProof/>
      </w:rPr>
      <w:fldChar w:fldCharType="end"/>
    </w:r>
    <w:r w:rsidR="00364F22">
      <w:rPr>
        <w:noProof/>
      </w:rPr>
      <w:t xml:space="preserve">                                             </w:t>
    </w:r>
    <w:r w:rsidR="00364F22" w:rsidRPr="00364F22">
      <w:rPr>
        <w:noProof/>
      </w:rPr>
      <w:t xml:space="preserve">© </w:t>
    </w:r>
    <w:r w:rsidR="00DF5D87" w:rsidRPr="00DF5D87">
      <w:rPr>
        <w:noProof/>
      </w:rPr>
      <w:t>City &amp; Guilds Limited</w:t>
    </w:r>
    <w:r w:rsidR="00364F22" w:rsidRPr="00364F22">
      <w:rPr>
        <w:noProof/>
      </w:rPr>
      <w:t>. All rights reserved.</w:t>
    </w:r>
    <w:r w:rsidR="00EE7B5F">
      <w:rPr>
        <w:noProof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E5C3B" w14:textId="77777777" w:rsidR="00364F22" w:rsidRDefault="00364F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51614F" w14:textId="77777777" w:rsidR="00715DEF" w:rsidRDefault="00715DEF">
      <w:pPr>
        <w:spacing w:before="0" w:after="0"/>
      </w:pPr>
      <w:r>
        <w:separator/>
      </w:r>
    </w:p>
  </w:footnote>
  <w:footnote w:type="continuationSeparator" w:id="0">
    <w:p w14:paraId="4414B4CC" w14:textId="77777777" w:rsidR="00715DEF" w:rsidRDefault="00715DE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415BD" w14:textId="77777777" w:rsidR="00364F22" w:rsidRDefault="00364F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91BD8" w14:textId="77777777" w:rsidR="00D634FC" w:rsidRPr="005545EC" w:rsidRDefault="009C3AF2" w:rsidP="00C60280">
    <w:pPr>
      <w:tabs>
        <w:tab w:val="left" w:pos="7980"/>
      </w:tabs>
      <w:spacing w:before="0" w:after="0" w:line="360" w:lineRule="exact"/>
      <w:rPr>
        <w:sz w:val="24"/>
      </w:rPr>
    </w:pPr>
    <w:r>
      <w:rPr>
        <w:noProof/>
        <w:color w:val="0077E3"/>
        <w:sz w:val="24"/>
        <w:szCs w:val="28"/>
      </w:rPr>
      <w:drawing>
        <wp:anchor distT="0" distB="0" distL="114300" distR="114300" simplePos="0" relativeHeight="251666432" behindDoc="0" locked="0" layoutInCell="1" allowOverlap="1" wp14:anchorId="71370B61" wp14:editId="67BC71BC">
          <wp:simplePos x="0" y="0"/>
          <wp:positionH relativeFrom="column">
            <wp:posOffset>6951345</wp:posOffset>
          </wp:positionH>
          <wp:positionV relativeFrom="paragraph">
            <wp:posOffset>11430</wp:posOffset>
          </wp:positionV>
          <wp:extent cx="1962785" cy="408305"/>
          <wp:effectExtent l="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785" cy="4083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D634FC" w:rsidRPr="00C60280">
      <w:rPr>
        <w:rFonts w:cs="Arial"/>
        <w:noProof/>
        <w:sz w:val="24"/>
      </w:rPr>
      <w:t>T level Technical Qual</w:t>
    </w:r>
    <w:r w:rsidR="00C21EAA">
      <w:rPr>
        <w:rFonts w:cs="Arial"/>
        <w:noProof/>
        <w:sz w:val="24"/>
      </w:rPr>
      <w:t>i</w:t>
    </w:r>
    <w:r w:rsidR="00D634FC" w:rsidRPr="00C60280">
      <w:rPr>
        <w:rFonts w:cs="Arial"/>
        <w:noProof/>
        <w:sz w:val="24"/>
      </w:rPr>
      <w:t>fication in</w:t>
    </w:r>
    <w:r w:rsidR="00D634FC" w:rsidRPr="00C60280">
      <w:rPr>
        <w:sz w:val="24"/>
      </w:rPr>
      <w:t xml:space="preserve"> </w:t>
    </w:r>
    <w:r w:rsidR="00D634FC">
      <w:rPr>
        <w:sz w:val="24"/>
      </w:rPr>
      <w:tab/>
    </w:r>
    <w:r w:rsidR="00D634FC" w:rsidRPr="00C60280">
      <w:rPr>
        <w:sz w:val="24"/>
      </w:rPr>
      <w:br/>
    </w:r>
    <w:r w:rsidR="00D634FC" w:rsidRPr="00C60280">
      <w:rPr>
        <w:b/>
        <w:bCs/>
        <w:sz w:val="24"/>
      </w:rPr>
      <w:t>Construction: Onsite Construction (Level 3)</w:t>
    </w:r>
  </w:p>
  <w:p w14:paraId="442E1518" w14:textId="77777777" w:rsidR="00D634FC" w:rsidRDefault="00D634FC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</w:rPr>
    </w:pPr>
    <w:r w:rsidRPr="00C6028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43642FE9" wp14:editId="758EC5B9">
              <wp:simplePos x="0" y="0"/>
              <wp:positionH relativeFrom="margin">
                <wp:align>left</wp:align>
              </wp:positionH>
              <wp:positionV relativeFrom="page">
                <wp:posOffset>1028700</wp:posOffset>
              </wp:positionV>
              <wp:extent cx="8915400" cy="3810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8915400" cy="3810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57E0454" id="Straight Connector 1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81pt" to="702pt,8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36EC1B93" w14:textId="77777777" w:rsidR="00AA343B" w:rsidRPr="00F03E33" w:rsidRDefault="00AA343B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5BDE1" w14:textId="77777777" w:rsidR="00364F22" w:rsidRDefault="00364F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7306538">
    <w:abstractNumId w:val="4"/>
  </w:num>
  <w:num w:numId="2" w16cid:durableId="1028990690">
    <w:abstractNumId w:val="14"/>
  </w:num>
  <w:num w:numId="3" w16cid:durableId="273831116">
    <w:abstractNumId w:val="21"/>
  </w:num>
  <w:num w:numId="4" w16cid:durableId="2114742923">
    <w:abstractNumId w:val="16"/>
  </w:num>
  <w:num w:numId="5" w16cid:durableId="388840908">
    <w:abstractNumId w:val="7"/>
  </w:num>
  <w:num w:numId="6" w16cid:durableId="1472551135">
    <w:abstractNumId w:val="15"/>
  </w:num>
  <w:num w:numId="7" w16cid:durableId="2057313737">
    <w:abstractNumId w:val="7"/>
  </w:num>
  <w:num w:numId="8" w16cid:durableId="1594898060">
    <w:abstractNumId w:val="1"/>
  </w:num>
  <w:num w:numId="9" w16cid:durableId="696276429">
    <w:abstractNumId w:val="7"/>
    <w:lvlOverride w:ilvl="0">
      <w:startOverride w:val="1"/>
    </w:lvlOverride>
  </w:num>
  <w:num w:numId="10" w16cid:durableId="2064404558">
    <w:abstractNumId w:val="17"/>
  </w:num>
  <w:num w:numId="11" w16cid:durableId="1731155071">
    <w:abstractNumId w:val="13"/>
  </w:num>
  <w:num w:numId="12" w16cid:durableId="677385637">
    <w:abstractNumId w:val="5"/>
  </w:num>
  <w:num w:numId="13" w16cid:durableId="39985003">
    <w:abstractNumId w:val="12"/>
  </w:num>
  <w:num w:numId="14" w16cid:durableId="2055539565">
    <w:abstractNumId w:val="18"/>
  </w:num>
  <w:num w:numId="15" w16cid:durableId="469983344">
    <w:abstractNumId w:val="10"/>
  </w:num>
  <w:num w:numId="16" w16cid:durableId="1245844050">
    <w:abstractNumId w:val="6"/>
  </w:num>
  <w:num w:numId="17" w16cid:durableId="1910193931">
    <w:abstractNumId w:val="23"/>
  </w:num>
  <w:num w:numId="18" w16cid:durableId="1827932804">
    <w:abstractNumId w:val="24"/>
  </w:num>
  <w:num w:numId="19" w16cid:durableId="432671455">
    <w:abstractNumId w:val="3"/>
  </w:num>
  <w:num w:numId="20" w16cid:durableId="1381973535">
    <w:abstractNumId w:val="2"/>
  </w:num>
  <w:num w:numId="21" w16cid:durableId="604460769">
    <w:abstractNumId w:val="8"/>
  </w:num>
  <w:num w:numId="22" w16cid:durableId="590167381">
    <w:abstractNumId w:val="8"/>
    <w:lvlOverride w:ilvl="0">
      <w:startOverride w:val="1"/>
    </w:lvlOverride>
  </w:num>
  <w:num w:numId="23" w16cid:durableId="811213661">
    <w:abstractNumId w:val="22"/>
  </w:num>
  <w:num w:numId="24" w16cid:durableId="1523743866">
    <w:abstractNumId w:val="8"/>
    <w:lvlOverride w:ilvl="0">
      <w:startOverride w:val="1"/>
    </w:lvlOverride>
  </w:num>
  <w:num w:numId="25" w16cid:durableId="324358583">
    <w:abstractNumId w:val="8"/>
    <w:lvlOverride w:ilvl="0">
      <w:startOverride w:val="1"/>
    </w:lvlOverride>
  </w:num>
  <w:num w:numId="26" w16cid:durableId="949970987">
    <w:abstractNumId w:val="9"/>
  </w:num>
  <w:num w:numId="27" w16cid:durableId="883324602">
    <w:abstractNumId w:val="19"/>
  </w:num>
  <w:num w:numId="28" w16cid:durableId="856507298">
    <w:abstractNumId w:val="8"/>
    <w:lvlOverride w:ilvl="0">
      <w:startOverride w:val="1"/>
    </w:lvlOverride>
  </w:num>
  <w:num w:numId="29" w16cid:durableId="587153764">
    <w:abstractNumId w:val="20"/>
  </w:num>
  <w:num w:numId="30" w16cid:durableId="65416883">
    <w:abstractNumId w:val="8"/>
  </w:num>
  <w:num w:numId="31" w16cid:durableId="355933811">
    <w:abstractNumId w:val="8"/>
    <w:lvlOverride w:ilvl="0">
      <w:startOverride w:val="1"/>
    </w:lvlOverride>
  </w:num>
  <w:num w:numId="32" w16cid:durableId="374239910">
    <w:abstractNumId w:val="8"/>
    <w:lvlOverride w:ilvl="0">
      <w:startOverride w:val="1"/>
    </w:lvlOverride>
  </w:num>
  <w:num w:numId="33" w16cid:durableId="1395540751">
    <w:abstractNumId w:val="0"/>
  </w:num>
  <w:num w:numId="34" w16cid:durableId="157492677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2942"/>
    <w:rsid w:val="000033BD"/>
    <w:rsid w:val="0003287C"/>
    <w:rsid w:val="00060D62"/>
    <w:rsid w:val="00082C62"/>
    <w:rsid w:val="000B231F"/>
    <w:rsid w:val="000E194B"/>
    <w:rsid w:val="00110217"/>
    <w:rsid w:val="001250A2"/>
    <w:rsid w:val="00152AC3"/>
    <w:rsid w:val="00156AF3"/>
    <w:rsid w:val="00176046"/>
    <w:rsid w:val="0019491D"/>
    <w:rsid w:val="001E570B"/>
    <w:rsid w:val="001F74AD"/>
    <w:rsid w:val="00262992"/>
    <w:rsid w:val="00295CA8"/>
    <w:rsid w:val="002D07A8"/>
    <w:rsid w:val="002F0F77"/>
    <w:rsid w:val="003405EA"/>
    <w:rsid w:val="00364F22"/>
    <w:rsid w:val="003F7F14"/>
    <w:rsid w:val="00404B31"/>
    <w:rsid w:val="0040563C"/>
    <w:rsid w:val="004117F4"/>
    <w:rsid w:val="0046642D"/>
    <w:rsid w:val="00474C7E"/>
    <w:rsid w:val="00474F67"/>
    <w:rsid w:val="0048500D"/>
    <w:rsid w:val="00524E1B"/>
    <w:rsid w:val="005545EC"/>
    <w:rsid w:val="005C6AF2"/>
    <w:rsid w:val="006124C0"/>
    <w:rsid w:val="006135C0"/>
    <w:rsid w:val="00615C81"/>
    <w:rsid w:val="0064344C"/>
    <w:rsid w:val="00646086"/>
    <w:rsid w:val="00663B73"/>
    <w:rsid w:val="006642FD"/>
    <w:rsid w:val="006807B0"/>
    <w:rsid w:val="00685C2F"/>
    <w:rsid w:val="00691B95"/>
    <w:rsid w:val="006B798A"/>
    <w:rsid w:val="006D3AA3"/>
    <w:rsid w:val="006D4994"/>
    <w:rsid w:val="006E1028"/>
    <w:rsid w:val="006E19C2"/>
    <w:rsid w:val="006F7BAF"/>
    <w:rsid w:val="00715DEF"/>
    <w:rsid w:val="00772942"/>
    <w:rsid w:val="00797FA7"/>
    <w:rsid w:val="008223CF"/>
    <w:rsid w:val="00876848"/>
    <w:rsid w:val="008C1F1C"/>
    <w:rsid w:val="008D47A6"/>
    <w:rsid w:val="009975A0"/>
    <w:rsid w:val="009C3AF2"/>
    <w:rsid w:val="009C5C6E"/>
    <w:rsid w:val="009E7368"/>
    <w:rsid w:val="00A2454C"/>
    <w:rsid w:val="00AA343B"/>
    <w:rsid w:val="00AD179E"/>
    <w:rsid w:val="00AE245C"/>
    <w:rsid w:val="00AF4E8F"/>
    <w:rsid w:val="00B054EC"/>
    <w:rsid w:val="00B54776"/>
    <w:rsid w:val="00BE2C21"/>
    <w:rsid w:val="00C01D20"/>
    <w:rsid w:val="00C202BF"/>
    <w:rsid w:val="00C21EAA"/>
    <w:rsid w:val="00C23AA3"/>
    <w:rsid w:val="00C60280"/>
    <w:rsid w:val="00C858D7"/>
    <w:rsid w:val="00C92F19"/>
    <w:rsid w:val="00D073BC"/>
    <w:rsid w:val="00D56B82"/>
    <w:rsid w:val="00D634FC"/>
    <w:rsid w:val="00DA2485"/>
    <w:rsid w:val="00DA6A61"/>
    <w:rsid w:val="00DB7F65"/>
    <w:rsid w:val="00DE29A8"/>
    <w:rsid w:val="00DF5D87"/>
    <w:rsid w:val="00E05AB5"/>
    <w:rsid w:val="00E76C37"/>
    <w:rsid w:val="00EE7B5F"/>
    <w:rsid w:val="00F03E33"/>
    <w:rsid w:val="00F15749"/>
    <w:rsid w:val="00F42A36"/>
    <w:rsid w:val="00F677F9"/>
    <w:rsid w:val="00F67859"/>
    <w:rsid w:val="00F71480"/>
    <w:rsid w:val="00F92F5F"/>
    <w:rsid w:val="00FC15D9"/>
    <w:rsid w:val="00FC596E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2917B5"/>
  <w15:docId w15:val="{6C01846C-722B-4273-8324-2865142B7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FC59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DF5D87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Worksheet%20landscape_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Worksheet landscape_Construction.dotx</Template>
  <TotalTime>1</TotalTime>
  <Pages>1</Pages>
  <Words>43</Words>
  <Characters>280</Characters>
  <Application>Microsoft Office Word</Application>
  <DocSecurity>0</DocSecurity>
  <Lines>10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8</cp:revision>
  <cp:lastPrinted>2021-02-18T12:47:00Z</cp:lastPrinted>
  <dcterms:created xsi:type="dcterms:W3CDTF">2021-07-12T07:37:00Z</dcterms:created>
  <dcterms:modified xsi:type="dcterms:W3CDTF">2025-11-12T18:34:00Z</dcterms:modified>
</cp:coreProperties>
</file>